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54E" w:rsidRDefault="0037454E" w:rsidP="003745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MILES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37454E" w:rsidRDefault="0037454E" w:rsidP="003745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Corby, Lincolnshire.</w:t>
      </w:r>
    </w:p>
    <w:p w:rsidR="0037454E" w:rsidRDefault="0037454E" w:rsidP="003745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454E" w:rsidRDefault="0037454E" w:rsidP="003745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454E" w:rsidRDefault="0037454E" w:rsidP="003745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Lincoln into lands</w:t>
      </w:r>
    </w:p>
    <w:p w:rsidR="0037454E" w:rsidRDefault="0037454E" w:rsidP="003745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Sir Richard Grey, 4</w:t>
      </w:r>
      <w:r w:rsidRPr="000D7905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 Grey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Codnor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7454E" w:rsidRDefault="0037454E" w:rsidP="003745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4426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21- 12)</w:t>
      </w:r>
    </w:p>
    <w:p w:rsidR="0037454E" w:rsidRDefault="0037454E" w:rsidP="003745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454E" w:rsidRDefault="0037454E" w:rsidP="003745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7454E" w:rsidRDefault="0037454E" w:rsidP="003745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October 2015</w:t>
      </w:r>
      <w:bookmarkStart w:id="0" w:name="_GoBack"/>
      <w:bookmarkEnd w:id="0"/>
    </w:p>
    <w:sectPr w:rsidR="00DD5B8A" w:rsidRPr="003745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54E" w:rsidRDefault="0037454E" w:rsidP="00564E3C">
      <w:pPr>
        <w:spacing w:after="0" w:line="240" w:lineRule="auto"/>
      </w:pPr>
      <w:r>
        <w:separator/>
      </w:r>
    </w:p>
  </w:endnote>
  <w:endnote w:type="continuationSeparator" w:id="0">
    <w:p w:rsidR="0037454E" w:rsidRDefault="0037454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7454E">
      <w:rPr>
        <w:rFonts w:ascii="Times New Roman" w:hAnsi="Times New Roman" w:cs="Times New Roman"/>
        <w:noProof/>
        <w:sz w:val="24"/>
        <w:szCs w:val="24"/>
      </w:rPr>
      <w:t>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54E" w:rsidRDefault="0037454E" w:rsidP="00564E3C">
      <w:pPr>
        <w:spacing w:after="0" w:line="240" w:lineRule="auto"/>
      </w:pPr>
      <w:r>
        <w:separator/>
      </w:r>
    </w:p>
  </w:footnote>
  <w:footnote w:type="continuationSeparator" w:id="0">
    <w:p w:rsidR="0037454E" w:rsidRDefault="0037454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E"/>
    <w:rsid w:val="00372DC6"/>
    <w:rsid w:val="0037454E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D9A6C"/>
  <w15:chartTrackingRefBased/>
  <w15:docId w15:val="{3619EE9F-447F-45AE-A467-DC7590FE6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745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2015-10-05T15:44:00Z</dcterms:created>
  <dcterms:modified xsi:type="dcterms:W3CDTF">2015-10-05T15:45:00Z</dcterms:modified>
</cp:coreProperties>
</file>